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28.623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D0CA1" w:rsidR="001E41F3" w:rsidRDefault="00F67C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5GDMS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3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D244CC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6C13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1374" w:rsidRDefault="006C1374" w:rsidP="006C13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3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62DF5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6C13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1374" w:rsidRDefault="006C1374" w:rsidP="006C13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3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E06EB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6C1374" w14:paraId="034AF533" w14:textId="77777777" w:rsidTr="00547111">
        <w:tc>
          <w:tcPr>
            <w:tcW w:w="2694" w:type="dxa"/>
            <w:gridSpan w:val="2"/>
          </w:tcPr>
          <w:p w14:paraId="39D9EB5B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1374" w:rsidRDefault="006C1374" w:rsidP="006C13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3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8FCEB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D.2.6a</w:t>
            </w:r>
          </w:p>
        </w:tc>
      </w:tr>
      <w:tr w:rsidR="006C13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1374" w:rsidRDefault="006C1374" w:rsidP="006C13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3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1374" w:rsidRDefault="006C1374" w:rsidP="006C13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1374" w:rsidRDefault="006C1374" w:rsidP="006C13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3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D990F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1374" w:rsidRDefault="006C1374" w:rsidP="006C13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1374" w:rsidRDefault="006C1374" w:rsidP="006C13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3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58993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1374" w:rsidRDefault="006C1374" w:rsidP="006C13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1374" w:rsidRDefault="006C1374" w:rsidP="006C13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3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CB9DED" w:rsidR="006C1374" w:rsidRDefault="006C1374" w:rsidP="006C13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1374" w:rsidRDefault="006C1374" w:rsidP="006C13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1374" w:rsidRDefault="006C1374" w:rsidP="006C13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3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1374" w:rsidRDefault="006C1374" w:rsidP="006C13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1374" w:rsidRDefault="006C1374" w:rsidP="006C1374">
            <w:pPr>
              <w:pStyle w:val="CRCoverPage"/>
              <w:spacing w:after="0"/>
              <w:rPr>
                <w:noProof/>
              </w:rPr>
            </w:pPr>
          </w:p>
        </w:tc>
      </w:tr>
      <w:tr w:rsidR="006C13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8AEAC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1701E3">
              <w:rPr>
                <w:noProof/>
                <w:color w:val="FF0000"/>
                <w:highlight w:val="yellow"/>
              </w:rPr>
              <w:t>&lt; forge to be added &gt;&gt;</w:t>
            </w:r>
          </w:p>
        </w:tc>
      </w:tr>
      <w:tr w:rsidR="006C13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1374" w:rsidRPr="008863B9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1374" w:rsidRPr="008863B9" w:rsidRDefault="006C1374" w:rsidP="006C13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13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1374" w:rsidRDefault="006C1374" w:rsidP="006C1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1374" w:rsidRDefault="006C1374" w:rsidP="006C13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234EE" w14:textId="77777777" w:rsidR="006C1374" w:rsidRDefault="006C1374" w:rsidP="006C1374">
      <w:pPr>
        <w:pStyle w:val="Heading2"/>
        <w:rPr>
          <w:lang w:eastAsia="zh-CN"/>
        </w:rPr>
      </w:pPr>
      <w:bookmarkStart w:id="1" w:name="_Toc36033516"/>
      <w:bookmarkStart w:id="2" w:name="_Toc36475778"/>
      <w:bookmarkStart w:id="3" w:name="_Toc44581539"/>
      <w:bookmarkStart w:id="4" w:name="_Toc51769155"/>
      <w:bookmarkStart w:id="5" w:name="_Toc145945084"/>
      <w:r>
        <w:rPr>
          <w:lang w:eastAsia="zh-CN"/>
        </w:rPr>
        <w:lastRenderedPageBreak/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</w:t>
      </w:r>
      <w:proofErr w:type="gramStart"/>
      <w:r>
        <w:rPr>
          <w:lang w:eastAsia="zh-CN"/>
        </w:rPr>
        <w:t>control</w:t>
      </w:r>
      <w:r w:rsidRPr="00AE0B3E">
        <w:rPr>
          <w:lang w:eastAsia="zh-CN"/>
        </w:rPr>
        <w:t>.yang</w:t>
      </w:r>
      <w:bookmarkEnd w:id="1"/>
      <w:bookmarkEnd w:id="2"/>
      <w:bookmarkEnd w:id="3"/>
      <w:bookmarkEnd w:id="4"/>
      <w:bookmarkEnd w:id="5"/>
      <w:proofErr w:type="gramEnd"/>
    </w:p>
    <w:p w14:paraId="55D587B2" w14:textId="77777777" w:rsidR="006C1374" w:rsidRDefault="006C1374" w:rsidP="006C137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522E" w14:textId="77777777" w:rsidR="006551D4" w:rsidRDefault="006551D4">
      <w:r>
        <w:separator/>
      </w:r>
    </w:p>
  </w:endnote>
  <w:endnote w:type="continuationSeparator" w:id="0">
    <w:p w14:paraId="13C00920" w14:textId="77777777" w:rsidR="006551D4" w:rsidRDefault="0065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BAAB" w14:textId="77777777" w:rsidR="006551D4" w:rsidRDefault="006551D4">
      <w:r>
        <w:separator/>
      </w:r>
    </w:p>
  </w:footnote>
  <w:footnote w:type="continuationSeparator" w:id="0">
    <w:p w14:paraId="204484BB" w14:textId="77777777" w:rsidR="006551D4" w:rsidRDefault="0065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8D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B2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921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1D4"/>
    <w:rsid w:val="00665C47"/>
    <w:rsid w:val="00695808"/>
    <w:rsid w:val="006B46FB"/>
    <w:rsid w:val="006C137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C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C137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2020-02-03T08:32:00Z</dcterms:created>
  <dcterms:modified xsi:type="dcterms:W3CDTF">2023-10-31T20:09:00Z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S5-237424</vt:lpwstr>
  </property>
  <property fmtid="{D5CDD505-2E9C-101B-9397-08002B2CF9AE}" pid="10" name="Spec#">
    <vt:lpwstr>28.623</vt:lpwstr>
  </property>
  <property fmtid="{D5CDD505-2E9C-101B-9397-08002B2CF9AE}" pid="11" name="Cr#">
    <vt:lpwstr>0279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Rel-17 CR 28.623 Clarify HeartBeatControl IOC definition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